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1C9C6" w14:textId="77777777" w:rsidR="002277BF" w:rsidRDefault="002277BF" w:rsidP="002277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Robert CRAFT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2068C58" w14:textId="77777777" w:rsidR="002277BF" w:rsidRDefault="002277BF" w:rsidP="002277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Order of Preachers.</w:t>
      </w:r>
    </w:p>
    <w:p w14:paraId="4042D686" w14:textId="77777777" w:rsidR="002277BF" w:rsidRDefault="002277BF" w:rsidP="002277BF">
      <w:pPr>
        <w:pStyle w:val="NoSpacing"/>
        <w:rPr>
          <w:rFonts w:cs="Times New Roman"/>
          <w:szCs w:val="24"/>
        </w:rPr>
      </w:pPr>
    </w:p>
    <w:p w14:paraId="5F2CA241" w14:textId="77777777" w:rsidR="002277BF" w:rsidRDefault="002277BF" w:rsidP="002277BF">
      <w:pPr>
        <w:pStyle w:val="NoSpacing"/>
        <w:rPr>
          <w:rFonts w:cs="Times New Roman"/>
          <w:szCs w:val="24"/>
        </w:rPr>
      </w:pPr>
    </w:p>
    <w:p w14:paraId="4E596DB5" w14:textId="77777777" w:rsidR="002277BF" w:rsidRDefault="002277BF" w:rsidP="002277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priest in the conventual church of the Dominicans</w:t>
      </w:r>
    </w:p>
    <w:p w14:paraId="57D28747" w14:textId="77777777" w:rsidR="002277BF" w:rsidRDefault="002277BF" w:rsidP="002277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429C966B" w14:textId="77777777" w:rsidR="002277BF" w:rsidRDefault="002277BF" w:rsidP="002277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p.3)</w:t>
      </w:r>
    </w:p>
    <w:p w14:paraId="0C4368BB" w14:textId="77777777" w:rsidR="002277BF" w:rsidRDefault="002277BF" w:rsidP="002277BF">
      <w:pPr>
        <w:pStyle w:val="NoSpacing"/>
        <w:rPr>
          <w:rFonts w:cs="Times New Roman"/>
          <w:szCs w:val="24"/>
        </w:rPr>
      </w:pPr>
    </w:p>
    <w:p w14:paraId="111589F4" w14:textId="77777777" w:rsidR="002277BF" w:rsidRDefault="002277BF" w:rsidP="002277BF">
      <w:pPr>
        <w:pStyle w:val="NoSpacing"/>
        <w:rPr>
          <w:rFonts w:cs="Times New Roman"/>
          <w:szCs w:val="24"/>
        </w:rPr>
      </w:pPr>
    </w:p>
    <w:p w14:paraId="025A1C14" w14:textId="77777777" w:rsidR="002277BF" w:rsidRDefault="002277BF" w:rsidP="002277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December 2024</w:t>
      </w:r>
    </w:p>
    <w:p w14:paraId="345F26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8135F" w14:textId="77777777" w:rsidR="002277BF" w:rsidRDefault="002277BF" w:rsidP="009139A6">
      <w:r>
        <w:separator/>
      </w:r>
    </w:p>
  </w:endnote>
  <w:endnote w:type="continuationSeparator" w:id="0">
    <w:p w14:paraId="18F27AAD" w14:textId="77777777" w:rsidR="002277BF" w:rsidRDefault="002277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353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F6B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786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44C43" w14:textId="77777777" w:rsidR="002277BF" w:rsidRDefault="002277BF" w:rsidP="009139A6">
      <w:r>
        <w:separator/>
      </w:r>
    </w:p>
  </w:footnote>
  <w:footnote w:type="continuationSeparator" w:id="0">
    <w:p w14:paraId="7E768FA8" w14:textId="77777777" w:rsidR="002277BF" w:rsidRDefault="002277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3F7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23F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D67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7BF"/>
    <w:rsid w:val="000666E0"/>
    <w:rsid w:val="001403F3"/>
    <w:rsid w:val="002277B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056F"/>
  <w15:chartTrackingRefBased/>
  <w15:docId w15:val="{8852F56B-E53D-4DB6-9867-A6A7C8000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2024-12-24T07:45:00Z</dcterms:created>
  <dcterms:modified xsi:type="dcterms:W3CDTF">2024-12-24T07:46:00Z</dcterms:modified>
</cp:coreProperties>
</file>